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16B5F3" w14:textId="46D05985" w:rsidR="00496A6C" w:rsidRDefault="00496A6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FERROUR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fl.1453)</w:t>
      </w:r>
    </w:p>
    <w:p w14:paraId="28661D24" w14:textId="77777777" w:rsidR="00496A6C" w:rsidRDefault="00496A6C" w:rsidP="009139A6">
      <w:pPr>
        <w:pStyle w:val="NoSpacing"/>
        <w:rPr>
          <w:rFonts w:cs="Times New Roman"/>
          <w:szCs w:val="24"/>
        </w:rPr>
      </w:pPr>
    </w:p>
    <w:p w14:paraId="62C00961" w14:textId="77777777" w:rsidR="00496A6C" w:rsidRDefault="00496A6C" w:rsidP="009139A6">
      <w:pPr>
        <w:pStyle w:val="NoSpacing"/>
        <w:rPr>
          <w:rFonts w:cs="Times New Roman"/>
          <w:szCs w:val="24"/>
        </w:rPr>
      </w:pPr>
    </w:p>
    <w:p w14:paraId="0F3CE99C" w14:textId="6691879F" w:rsidR="00496A6C" w:rsidRDefault="00496A6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15 Oct.1453</w:t>
      </w:r>
      <w:r>
        <w:rPr>
          <w:rFonts w:cs="Times New Roman"/>
          <w:szCs w:val="24"/>
        </w:rPr>
        <w:tab/>
        <w:t xml:space="preserve">Thomas </w:t>
      </w:r>
      <w:proofErr w:type="spellStart"/>
      <w:r>
        <w:rPr>
          <w:rFonts w:cs="Times New Roman"/>
          <w:szCs w:val="24"/>
        </w:rPr>
        <w:t>Skervyngton</w:t>
      </w:r>
      <w:proofErr w:type="spellEnd"/>
      <w:r>
        <w:rPr>
          <w:rFonts w:cs="Times New Roman"/>
          <w:szCs w:val="24"/>
        </w:rPr>
        <w:t xml:space="preserve"> of Knighton, Leicestershire(q.v.), was pardoned for not</w:t>
      </w:r>
    </w:p>
    <w:p w14:paraId="1C51CF44" w14:textId="6D141B4E" w:rsidR="00496A6C" w:rsidRDefault="00496A6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proofErr w:type="gramStart"/>
      <w:r>
        <w:rPr>
          <w:rFonts w:cs="Times New Roman"/>
          <w:szCs w:val="24"/>
        </w:rPr>
        <w:t>appearing</w:t>
      </w:r>
      <w:proofErr w:type="gramEnd"/>
      <w:r>
        <w:rPr>
          <w:rFonts w:cs="Times New Roman"/>
          <w:szCs w:val="24"/>
        </w:rPr>
        <w:t xml:space="preserve"> to answer him touching a debt of 40s.</w:t>
      </w:r>
    </w:p>
    <w:p w14:paraId="51B4741B" w14:textId="77777777" w:rsidR="00496A6C" w:rsidRDefault="00496A6C" w:rsidP="00496A6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>(C.P.R. 1452-61 p.126)</w:t>
      </w:r>
    </w:p>
    <w:p w14:paraId="12D70A40" w14:textId="77777777" w:rsidR="00496A6C" w:rsidRDefault="00496A6C" w:rsidP="00496A6C">
      <w:pPr>
        <w:pStyle w:val="NoSpacing"/>
        <w:rPr>
          <w:rFonts w:cs="Times New Roman"/>
          <w:szCs w:val="24"/>
        </w:rPr>
      </w:pPr>
    </w:p>
    <w:p w14:paraId="5EB0F5F1" w14:textId="77777777" w:rsidR="00496A6C" w:rsidRDefault="00496A6C" w:rsidP="00496A6C">
      <w:pPr>
        <w:pStyle w:val="NoSpacing"/>
        <w:rPr>
          <w:rFonts w:cs="Times New Roman"/>
          <w:szCs w:val="24"/>
        </w:rPr>
      </w:pPr>
    </w:p>
    <w:p w14:paraId="45D7FD56" w14:textId="77777777" w:rsidR="00496A6C" w:rsidRDefault="00496A6C" w:rsidP="00496A6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 August 2024</w:t>
      </w:r>
    </w:p>
    <w:p w14:paraId="3AC452FD" w14:textId="0A1E9D78" w:rsidR="00496A6C" w:rsidRPr="00496A6C" w:rsidRDefault="00496A6C" w:rsidP="009139A6">
      <w:pPr>
        <w:pStyle w:val="NoSpacing"/>
        <w:rPr>
          <w:rFonts w:cs="Times New Roman"/>
          <w:szCs w:val="24"/>
        </w:rPr>
      </w:pPr>
    </w:p>
    <w:sectPr w:rsidR="00496A6C" w:rsidRPr="00496A6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271BD9" w14:textId="77777777" w:rsidR="00496A6C" w:rsidRDefault="00496A6C" w:rsidP="009139A6">
      <w:r>
        <w:separator/>
      </w:r>
    </w:p>
  </w:endnote>
  <w:endnote w:type="continuationSeparator" w:id="0">
    <w:p w14:paraId="2AFD1667" w14:textId="77777777" w:rsidR="00496A6C" w:rsidRDefault="00496A6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9D76A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44B8B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1053D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55ACD8" w14:textId="77777777" w:rsidR="00496A6C" w:rsidRDefault="00496A6C" w:rsidP="009139A6">
      <w:r>
        <w:separator/>
      </w:r>
    </w:p>
  </w:footnote>
  <w:footnote w:type="continuationSeparator" w:id="0">
    <w:p w14:paraId="320113CD" w14:textId="77777777" w:rsidR="00496A6C" w:rsidRDefault="00496A6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BA459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81483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D2F5D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6A6C"/>
    <w:rsid w:val="000666E0"/>
    <w:rsid w:val="002510B7"/>
    <w:rsid w:val="00270799"/>
    <w:rsid w:val="00496A6C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43AA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07A0D7"/>
  <w15:chartTrackingRefBased/>
  <w15:docId w15:val="{25E4FE88-A795-4495-9BD7-5FD6F72A3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2024-08-03T20:22:00Z</dcterms:created>
  <dcterms:modified xsi:type="dcterms:W3CDTF">2024-08-03T20:26:00Z</dcterms:modified>
</cp:coreProperties>
</file>